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การรับแจ้งการเกิดกรณีเด็กในสภาพแรกเกิดหรือเด็กไร้เดียงสาถูกทอดทิ้ง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A25E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การรับแจ้งการเกิดกรณีเด็กในสภาพแรกเกิดหรือเด็กไร้เดียงสาถูกทอดทิ้ง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1612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ซึ่งถูกทอดทิ้งเด็กเร่ร่อนหรือเด็กที่ไม่ปรากฏบุพการีหรือบุพการีทอดทิ้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2551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90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เกิดกรณีเด็กในสภาพแรกเกิดหรือเด็กไร้เดียงสาถูกทอดทิ้ง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20:05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แห่งท้องที่ที่หน่วยงานกระทรวงพัฒนาสังคมและความมั่นคงของมนุษย์ที่ได้รับตัวเด็กไว้ตั้งอยู่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เด็กที่จะแจ้งเกิดต้องมีอายุต่ำกว่า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ผู้แจ้งได้แก่เจ้าหน้าที่ของกระทรวงพัฒนาสังคมและความมั่นคงของมนุษย์ที่รับตัวเด็กไว้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อบสวนพยานหลักฐานพยานบุคคลและรวบรวมหลักฐานพร้อมความเห็นให้นายอำเภอแห่งท้องที่พิจารณาอนุมั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ไม่อนุมัติและแจ้งผลการพิจารณาให้นายทะเบียนทราบ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89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นายทะเบียนพิจารณารับแจ้งการเกิดและแจ้งผลการพิจารณา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ของสถานสงเคราะห์หรือที่เรียกชื่ออื่นที่รับตัวเด็กที่แจ้งเกิดเอาไว้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บันทึกการรับตัวเด็กไว้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พนักงานฝ่ายปกครองหรือตำรวจหรือเจ้าหน้าที่พัฒนาสังคมและความมั่นคงของมนุษย์ซึ่งได้รับตัวเด็กเอาไว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รูปถ่ายของเด็ก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นิ้วจำนวน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หลักฐานอื่นๆทีเกี่ยวข้องกับตัวเด็กทั้งพยานเอกสารหรือพยานวัตถุ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C1612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669" w:rsidRDefault="004A4669" w:rsidP="00C81DB8">
      <w:pPr>
        <w:spacing w:after="0" w:line="240" w:lineRule="auto"/>
      </w:pPr>
      <w:r>
        <w:separator/>
      </w:r>
    </w:p>
  </w:endnote>
  <w:endnote w:type="continuationSeparator" w:id="1">
    <w:p w:rsidR="004A4669" w:rsidRDefault="004A466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669" w:rsidRDefault="004A4669" w:rsidP="00C81DB8">
      <w:pPr>
        <w:spacing w:after="0" w:line="240" w:lineRule="auto"/>
      </w:pPr>
      <w:r>
        <w:separator/>
      </w:r>
    </w:p>
  </w:footnote>
  <w:footnote w:type="continuationSeparator" w:id="1">
    <w:p w:rsidR="004A4669" w:rsidRDefault="004A466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A25E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D02B5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D02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A4669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A25E9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02B5"/>
    <w:rsid w:val="00AE6A9D"/>
    <w:rsid w:val="00AF4A06"/>
    <w:rsid w:val="00B23DA2"/>
    <w:rsid w:val="00B509FC"/>
    <w:rsid w:val="00B95782"/>
    <w:rsid w:val="00BC5DA7"/>
    <w:rsid w:val="00BF6CA4"/>
    <w:rsid w:val="00C1539D"/>
    <w:rsid w:val="00C1612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656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2015-08-04T13:06:00Z</cp:lastPrinted>
  <dcterms:created xsi:type="dcterms:W3CDTF">2015-04-23T03:41:00Z</dcterms:created>
  <dcterms:modified xsi:type="dcterms:W3CDTF">2015-08-04T13:12:00Z</dcterms:modified>
</cp:coreProperties>
</file>